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455B2" w14:textId="1269205F" w:rsidR="002D143A" w:rsidRPr="00654D2A" w:rsidRDefault="00A35436">
      <w:pPr>
        <w:rPr>
          <w:rFonts w:ascii="Calibri" w:hAnsi="Calibri" w:cs="Calibri"/>
          <w:color w:val="44546A" w:themeColor="text2"/>
          <w:sz w:val="32"/>
          <w:szCs w:val="32"/>
        </w:rPr>
      </w:pPr>
      <w:r w:rsidRPr="00654D2A">
        <w:rPr>
          <w:rFonts w:ascii="Calibri" w:hAnsi="Calibri" w:cs="Calibri"/>
          <w:b/>
          <w:color w:val="44546A" w:themeColor="text2"/>
          <w:sz w:val="32"/>
          <w:szCs w:val="32"/>
        </w:rPr>
        <w:t xml:space="preserve">Standaardformulier </w:t>
      </w:r>
      <w:r w:rsidR="005008BE" w:rsidRPr="00654D2A">
        <w:rPr>
          <w:rFonts w:ascii="Calibri" w:hAnsi="Calibri" w:cs="Calibri"/>
          <w:b/>
          <w:color w:val="44546A" w:themeColor="text2"/>
          <w:sz w:val="32"/>
          <w:szCs w:val="32"/>
        </w:rPr>
        <w:t>H</w:t>
      </w:r>
      <w:r w:rsidR="00654D2A">
        <w:rPr>
          <w:rFonts w:ascii="Calibri" w:hAnsi="Calibri" w:cs="Calibri"/>
          <w:b/>
          <w:color w:val="44546A" w:themeColor="text2"/>
          <w:sz w:val="32"/>
          <w:szCs w:val="32"/>
        </w:rPr>
        <w:t xml:space="preserve"> -</w:t>
      </w:r>
      <w:r w:rsidR="0030396C" w:rsidRPr="00654D2A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2D143A" w:rsidRPr="00654D2A">
        <w:rPr>
          <w:rFonts w:ascii="Calibri" w:hAnsi="Calibri" w:cs="Calibri"/>
          <w:b/>
          <w:color w:val="44546A" w:themeColor="text2"/>
          <w:sz w:val="32"/>
          <w:szCs w:val="32"/>
        </w:rPr>
        <w:t>Verklaring</w:t>
      </w:r>
      <w:r w:rsidR="00062138" w:rsidRPr="00654D2A">
        <w:rPr>
          <w:rFonts w:ascii="Calibri" w:hAnsi="Calibri" w:cs="Calibri"/>
          <w:b/>
          <w:color w:val="44546A" w:themeColor="text2"/>
          <w:sz w:val="32"/>
          <w:szCs w:val="32"/>
        </w:rPr>
        <w:t>en</w:t>
      </w:r>
      <w:r w:rsidR="000A3965" w:rsidRPr="00654D2A">
        <w:rPr>
          <w:rFonts w:ascii="Calibri" w:hAnsi="Calibri" w:cs="Calibri"/>
          <w:b/>
          <w:color w:val="44546A" w:themeColor="text2"/>
          <w:sz w:val="32"/>
          <w:szCs w:val="32"/>
        </w:rPr>
        <w:t xml:space="preserve"> Nederlandse </w:t>
      </w:r>
      <w:r w:rsidR="005008BE" w:rsidRPr="00654D2A">
        <w:rPr>
          <w:rFonts w:ascii="Calibri" w:hAnsi="Calibri" w:cs="Calibri"/>
          <w:b/>
          <w:color w:val="44546A" w:themeColor="text2"/>
          <w:sz w:val="32"/>
          <w:szCs w:val="32"/>
        </w:rPr>
        <w:t>en Engelse taal.</w:t>
      </w:r>
    </w:p>
    <w:p w14:paraId="78DF8E12" w14:textId="77777777" w:rsidR="00186D1D" w:rsidRPr="00EB1590" w:rsidRDefault="00186D1D" w:rsidP="00186D1D">
      <w:pPr>
        <w:spacing w:line="360" w:lineRule="auto"/>
        <w:rPr>
          <w:rFonts w:ascii="Arial" w:hAnsi="Arial" w:cs="Arial"/>
          <w:szCs w:val="22"/>
        </w:rPr>
      </w:pPr>
    </w:p>
    <w:p w14:paraId="275DECF3" w14:textId="30EEFC7A" w:rsidR="00186D1D" w:rsidRDefault="00186D1D" w:rsidP="00186D1D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E6E6E6"/>
        <w:spacing w:line="360" w:lineRule="auto"/>
        <w:rPr>
          <w:rFonts w:ascii="Arial" w:hAnsi="Arial" w:cs="Arial"/>
          <w:b/>
          <w:sz w:val="24"/>
          <w:szCs w:val="24"/>
        </w:rPr>
      </w:pPr>
      <w:r w:rsidRPr="001F41B1">
        <w:rPr>
          <w:rFonts w:ascii="Arial" w:hAnsi="Arial" w:cs="Arial"/>
          <w:b/>
          <w:sz w:val="24"/>
          <w:szCs w:val="24"/>
        </w:rPr>
        <w:t>Verklaring van de Nederlandse</w:t>
      </w:r>
      <w:r w:rsidR="005008BE">
        <w:rPr>
          <w:rFonts w:ascii="Arial" w:hAnsi="Arial" w:cs="Arial"/>
          <w:b/>
          <w:sz w:val="24"/>
          <w:szCs w:val="24"/>
        </w:rPr>
        <w:t xml:space="preserve"> en Engelste</w:t>
      </w:r>
      <w:r w:rsidRPr="001F41B1">
        <w:rPr>
          <w:rFonts w:ascii="Arial" w:hAnsi="Arial" w:cs="Arial"/>
          <w:b/>
          <w:sz w:val="24"/>
          <w:szCs w:val="24"/>
        </w:rPr>
        <w:t xml:space="preserve"> taal</w:t>
      </w:r>
      <w:r w:rsidR="005008BE">
        <w:rPr>
          <w:rFonts w:ascii="Arial" w:hAnsi="Arial" w:cs="Arial"/>
          <w:b/>
          <w:sz w:val="24"/>
          <w:szCs w:val="24"/>
        </w:rPr>
        <w:t xml:space="preserve"> – Perceel </w:t>
      </w:r>
      <w:r w:rsidR="00156903">
        <w:rPr>
          <w:rFonts w:ascii="Arial" w:hAnsi="Arial" w:cs="Arial"/>
          <w:b/>
          <w:sz w:val="24"/>
          <w:szCs w:val="24"/>
        </w:rPr>
        <w:t>5</w:t>
      </w:r>
    </w:p>
    <w:p w14:paraId="3D5EDA9F" w14:textId="77777777" w:rsidR="00186D1D" w:rsidRPr="001F41B1" w:rsidRDefault="00186D1D" w:rsidP="00186D1D">
      <w:pPr>
        <w:pStyle w:val="Koptekst"/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E6E6E6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36B9A4C5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65835BE8" w14:textId="19AB63E4" w:rsidR="00186D1D" w:rsidRPr="005008BE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Gegadigde verklaart </w:t>
      </w:r>
      <w:r w:rsidR="005008BE" w:rsidRPr="005008BE">
        <w:rPr>
          <w:rFonts w:ascii="Arial" w:hAnsi="Arial" w:cs="Arial"/>
          <w:sz w:val="20"/>
        </w:rPr>
        <w:t>dat het personeel dat verantwoordelijk en leidinggevend is voor de uitvoering van de Opdracht zowel de Nederlandse als de Engelse taal in woord en geschrift beheerst</w:t>
      </w:r>
    </w:p>
    <w:p w14:paraId="5F23D00F" w14:textId="77777777" w:rsidR="005008BE" w:rsidRPr="00D56636" w:rsidRDefault="005008BE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24002373" w14:textId="5DC913EC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Aldus rechtsgeldig ondertekend en gegevens naar waarheid verstrekt, </w:t>
      </w:r>
    </w:p>
    <w:p w14:paraId="345CA7C1" w14:textId="4598976C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>Plaats: .....................</w:t>
      </w:r>
      <w:r>
        <w:rPr>
          <w:rFonts w:ascii="Arial" w:hAnsi="Arial" w:cs="Arial"/>
          <w:sz w:val="20"/>
        </w:rPr>
        <w:t xml:space="preserve">......................... </w:t>
      </w:r>
      <w:r>
        <w:rPr>
          <w:rFonts w:ascii="Arial" w:hAnsi="Arial" w:cs="Arial"/>
          <w:sz w:val="20"/>
        </w:rPr>
        <w:tab/>
        <w:t>Datum</w:t>
      </w:r>
      <w:r w:rsidRPr="00D56636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 </w:t>
      </w:r>
      <w:r w:rsidRPr="00D56636">
        <w:rPr>
          <w:rFonts w:ascii="Arial" w:hAnsi="Arial" w:cs="Arial"/>
          <w:sz w:val="20"/>
        </w:rPr>
        <w:t>..............................................</w:t>
      </w:r>
    </w:p>
    <w:p w14:paraId="619C5AB2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 xml:space="preserve">Naam: .............................................. </w:t>
      </w:r>
      <w:r w:rsidRPr="00D56636">
        <w:rPr>
          <w:rFonts w:ascii="Arial" w:hAnsi="Arial" w:cs="Arial"/>
          <w:sz w:val="20"/>
        </w:rPr>
        <w:tab/>
        <w:t>Functie: ..............................................</w:t>
      </w:r>
    </w:p>
    <w:p w14:paraId="09F5D7CA" w14:textId="77777777" w:rsidR="00186D1D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</w:p>
    <w:p w14:paraId="136886EE" w14:textId="77777777" w:rsidR="00186D1D" w:rsidRPr="00D56636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</w:rPr>
      </w:pPr>
      <w:r w:rsidRPr="00D56636">
        <w:rPr>
          <w:rFonts w:ascii="Arial" w:hAnsi="Arial" w:cs="Arial"/>
          <w:sz w:val="20"/>
        </w:rPr>
        <w:t>Handtekening: ............................................................................</w:t>
      </w:r>
    </w:p>
    <w:p w14:paraId="2C0D0425" w14:textId="77777777" w:rsidR="00186D1D" w:rsidRPr="00EB1590" w:rsidRDefault="00186D1D" w:rsidP="00186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Cs w:val="22"/>
        </w:rPr>
      </w:pPr>
    </w:p>
    <w:p w14:paraId="0A64D550" w14:textId="77777777" w:rsidR="00186D1D" w:rsidRDefault="00186D1D" w:rsidP="00186D1D">
      <w:pPr>
        <w:pStyle w:val="Koptekst"/>
        <w:spacing w:line="360" w:lineRule="auto"/>
        <w:rPr>
          <w:rFonts w:ascii="Arial" w:hAnsi="Arial" w:cs="Arial"/>
          <w:sz w:val="16"/>
          <w:szCs w:val="16"/>
        </w:rPr>
      </w:pPr>
    </w:p>
    <w:p w14:paraId="66D20EEF" w14:textId="77777777" w:rsidR="00186D1D" w:rsidRDefault="00186D1D">
      <w:pPr>
        <w:rPr>
          <w:rFonts w:ascii="Calibri" w:hAnsi="Calibri" w:cs="Calibri"/>
        </w:rPr>
      </w:pPr>
      <w:bookmarkStart w:id="0" w:name="_GoBack"/>
      <w:bookmarkEnd w:id="0"/>
    </w:p>
    <w:sectPr w:rsidR="00186D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C5BDF" w14:textId="77777777" w:rsidR="0030396C" w:rsidRDefault="0030396C" w:rsidP="0030396C">
      <w:r>
        <w:separator/>
      </w:r>
    </w:p>
  </w:endnote>
  <w:endnote w:type="continuationSeparator" w:id="0">
    <w:p w14:paraId="6816233C" w14:textId="77777777" w:rsidR="0030396C" w:rsidRDefault="0030396C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EAB80" w14:textId="7DE23F5B" w:rsidR="0030396C" w:rsidRPr="00821E35" w:rsidRDefault="00D60330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</w:t>
    </w:r>
    <w:r w:rsidR="0030396C" w:rsidRPr="00821E35">
      <w:rPr>
        <w:rFonts w:asciiTheme="minorHAnsi" w:hAnsiTheme="minorHAnsi" w:cstheme="minorHAnsi"/>
        <w:sz w:val="18"/>
        <w:szCs w:val="18"/>
      </w:rPr>
      <w:t xml:space="preserve"> </w:t>
    </w:r>
    <w:r w:rsidR="00654D2A">
      <w:rPr>
        <w:rFonts w:asciiTheme="minorHAnsi" w:hAnsiTheme="minorHAnsi" w:cstheme="minorHAnsi"/>
        <w:sz w:val="18"/>
        <w:szCs w:val="18"/>
      </w:rPr>
      <w:t>H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B80F31">
      <w:rPr>
        <w:rFonts w:asciiTheme="minorHAnsi" w:hAnsiTheme="minorHAnsi" w:cstheme="minorHAnsi"/>
        <w:sz w:val="18"/>
        <w:szCs w:val="18"/>
      </w:rPr>
      <w:t>2</w:t>
    </w:r>
    <w:r w:rsidR="00654D2A">
      <w:rPr>
        <w:rFonts w:asciiTheme="minorHAnsi" w:hAnsiTheme="minorHAnsi" w:cstheme="minorHAnsi"/>
        <w:sz w:val="18"/>
        <w:szCs w:val="18"/>
      </w:rPr>
      <w:t>6-10</w:t>
    </w:r>
    <w:r w:rsidR="0030396C" w:rsidRPr="00821E35">
      <w:rPr>
        <w:rFonts w:asciiTheme="minorHAnsi" w:hAnsiTheme="minorHAnsi" w:cstheme="minorHAnsi"/>
        <w:sz w:val="18"/>
        <w:szCs w:val="18"/>
      </w:rPr>
      <w:t>-201</w:t>
    </w:r>
    <w:r>
      <w:rPr>
        <w:rFonts w:asciiTheme="minorHAnsi" w:hAnsiTheme="minorHAnsi" w:cstheme="minorHAnsi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E75E6" w14:textId="77777777" w:rsidR="0030396C" w:rsidRDefault="0030396C" w:rsidP="0030396C">
      <w:r>
        <w:separator/>
      </w:r>
    </w:p>
  </w:footnote>
  <w:footnote w:type="continuationSeparator" w:id="0">
    <w:p w14:paraId="08103F58" w14:textId="77777777" w:rsidR="0030396C" w:rsidRDefault="0030396C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13274"/>
    <w:rsid w:val="000171EA"/>
    <w:rsid w:val="0003595F"/>
    <w:rsid w:val="000609B2"/>
    <w:rsid w:val="00062138"/>
    <w:rsid w:val="00091BBE"/>
    <w:rsid w:val="000A3965"/>
    <w:rsid w:val="000D4424"/>
    <w:rsid w:val="00156903"/>
    <w:rsid w:val="00172BAE"/>
    <w:rsid w:val="001809F8"/>
    <w:rsid w:val="00186D1D"/>
    <w:rsid w:val="00220881"/>
    <w:rsid w:val="0029013F"/>
    <w:rsid w:val="002D143A"/>
    <w:rsid w:val="0030396C"/>
    <w:rsid w:val="003D5110"/>
    <w:rsid w:val="003E1A2B"/>
    <w:rsid w:val="00410DEA"/>
    <w:rsid w:val="00423DF6"/>
    <w:rsid w:val="005008BE"/>
    <w:rsid w:val="0054341E"/>
    <w:rsid w:val="005813C4"/>
    <w:rsid w:val="005B0EAE"/>
    <w:rsid w:val="00604DB0"/>
    <w:rsid w:val="00645A41"/>
    <w:rsid w:val="00654D2A"/>
    <w:rsid w:val="00675785"/>
    <w:rsid w:val="00692556"/>
    <w:rsid w:val="006E1236"/>
    <w:rsid w:val="007B5C60"/>
    <w:rsid w:val="00821E35"/>
    <w:rsid w:val="0087168D"/>
    <w:rsid w:val="008C2B08"/>
    <w:rsid w:val="0091464A"/>
    <w:rsid w:val="009E43C4"/>
    <w:rsid w:val="00A35436"/>
    <w:rsid w:val="00AC0C0A"/>
    <w:rsid w:val="00B472AC"/>
    <w:rsid w:val="00B80F31"/>
    <w:rsid w:val="00B82610"/>
    <w:rsid w:val="00BB7DDA"/>
    <w:rsid w:val="00C24067"/>
    <w:rsid w:val="00C27FF5"/>
    <w:rsid w:val="00D27B95"/>
    <w:rsid w:val="00D50831"/>
    <w:rsid w:val="00D60330"/>
    <w:rsid w:val="00DB390D"/>
    <w:rsid w:val="00E97F20"/>
    <w:rsid w:val="00FA68E2"/>
    <w:rsid w:val="00FB6F75"/>
    <w:rsid w:val="00FF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403E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91BB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1BBE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3595F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3595F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3595F"/>
    <w:rPr>
      <w:vertAlign w:val="superscript"/>
    </w:rPr>
  </w:style>
  <w:style w:type="table" w:styleId="Tabelraster">
    <w:name w:val="Table Grid"/>
    <w:basedOn w:val="Standaardtabel"/>
    <w:uiPriority w:val="39"/>
    <w:rsid w:val="008C2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27B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21146-423E-4275-8C29-07687F1B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3E7EAD88.dotm</Template>
  <TotalTime>9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2016-03-14T15:57:00Z</cp:lastPrinted>
  <dcterms:created xsi:type="dcterms:W3CDTF">2017-10-25T12:08:00Z</dcterms:created>
  <dcterms:modified xsi:type="dcterms:W3CDTF">2017-10-25T19:53:00Z</dcterms:modified>
</cp:coreProperties>
</file>